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A92" w:rsidRDefault="00F34A92" w:rsidP="009749B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9pt;margin-top:-9pt;width:242.8pt;height:252pt;z-index:251658240" strokecolor="white">
            <v:textbox style="mso-next-textbox:#_x0000_s1026">
              <w:txbxContent>
                <w:p w:rsidR="00F34A92" w:rsidRPr="003C2C82" w:rsidRDefault="00F34A92" w:rsidP="009749B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C766D2">
                    <w:rPr>
                      <w:rFonts w:ascii="Times New Roman" w:hAnsi="Times New Roman"/>
                      <w:b/>
                      <w:noProof/>
                      <w:sz w:val="20"/>
                      <w:szCs w:val="20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6" type="#_x0000_t75" style="width:42.75pt;height:58.5pt;visibility:visible">
                        <v:imagedata r:id="rId7" o:title=""/>
                      </v:shape>
                    </w:pict>
                  </w:r>
                </w:p>
                <w:p w:rsidR="00F34A92" w:rsidRPr="003C2C82" w:rsidRDefault="00F34A92" w:rsidP="009749B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3C2C82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 xml:space="preserve">АДМИНИСТРАЦИЯ </w:t>
                  </w:r>
                </w:p>
                <w:p w:rsidR="00F34A92" w:rsidRPr="003C2C82" w:rsidRDefault="00F34A92" w:rsidP="009749B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3C2C82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 xml:space="preserve">МУНИЦИПАЛЬНОГО ОБРАЗОВАНИЯ </w:t>
                  </w:r>
                </w:p>
                <w:p w:rsidR="00F34A92" w:rsidRPr="003C2C82" w:rsidRDefault="00F34A92" w:rsidP="009749B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3C2C82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«БАЛЕЗИНСКИЙ РАЙОН»</w:t>
                  </w:r>
                </w:p>
                <w:p w:rsidR="00F34A92" w:rsidRPr="003C2C82" w:rsidRDefault="00F34A92" w:rsidP="009749B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</w:p>
                <w:p w:rsidR="00F34A92" w:rsidRPr="003C2C82" w:rsidRDefault="00F34A92" w:rsidP="009749B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3C2C82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«БАЛЕЗИНО ЁРОС» МУНИЦИПАЛ КЫЛД</w:t>
                  </w:r>
                  <w:r w:rsidRPr="003C2C82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Ы</w:t>
                  </w:r>
                  <w:r w:rsidRPr="003C2C82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ТЭТЛЭН АДМИНИСТРАЦИЕЗ</w:t>
                  </w:r>
                </w:p>
                <w:p w:rsidR="00F34A92" w:rsidRPr="003C2C82" w:rsidRDefault="00F34A92" w:rsidP="009749B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</w:p>
                <w:p w:rsidR="00F34A92" w:rsidRPr="003C2C82" w:rsidRDefault="00F34A92" w:rsidP="009749B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3C2C82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Кирова ул., д.</w:t>
                  </w: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3C2C82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2, п.</w:t>
                  </w: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3C2C82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Балезино,</w:t>
                  </w:r>
                </w:p>
                <w:p w:rsidR="00F34A92" w:rsidRPr="003C2C82" w:rsidRDefault="00F34A92" w:rsidP="009749B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3C2C82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 xml:space="preserve"> Удмуртская Республика,427550</w:t>
                  </w:r>
                </w:p>
                <w:p w:rsidR="00F34A92" w:rsidRPr="003C2C82" w:rsidRDefault="00F34A92" w:rsidP="009749B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3C2C82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Тел</w:t>
                  </w: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 xml:space="preserve"> 8</w:t>
                  </w:r>
                  <w:r w:rsidRPr="003C2C82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(34166)</w:t>
                  </w: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 xml:space="preserve"> 5-21-55</w:t>
                  </w:r>
                </w:p>
                <w:p w:rsidR="00F34A92" w:rsidRPr="003C2C82" w:rsidRDefault="00F34A92" w:rsidP="009749B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3C2C82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Е-</w:t>
                  </w:r>
                  <w:r w:rsidRPr="003C2C82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t>mail</w:t>
                  </w:r>
                  <w:r w:rsidRPr="003C2C82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:</w:t>
                  </w:r>
                  <w:r w:rsidRPr="003C2C82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t>admin</w:t>
                  </w:r>
                  <w:r w:rsidRPr="003C2C82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@</w:t>
                  </w:r>
                  <w:r w:rsidRPr="003C2C82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t>balezino</w:t>
                  </w:r>
                  <w:r w:rsidRPr="003C2C82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.</w:t>
                  </w:r>
                  <w:r w:rsidRPr="003C2C82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t>com</w:t>
                  </w:r>
                </w:p>
                <w:p w:rsidR="00F34A92" w:rsidRPr="003C2C82" w:rsidRDefault="00F34A92" w:rsidP="009749B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3C2C82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ОКПО 4049776,ОГРН 1021800588270,</w:t>
                  </w:r>
                </w:p>
                <w:p w:rsidR="00F34A92" w:rsidRPr="003C2C82" w:rsidRDefault="00F34A92" w:rsidP="009749B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3C2C82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ИНН/КПП 1802000173/183701001</w:t>
                  </w:r>
                </w:p>
                <w:p w:rsidR="00F34A92" w:rsidRDefault="00F34A92" w:rsidP="009749B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u w:val="single"/>
                    </w:rPr>
                  </w:pPr>
                  <w:r w:rsidRPr="003C2C82">
                    <w:rPr>
                      <w:rFonts w:ascii="Times New Roman" w:hAnsi="Times New Roman"/>
                      <w:b/>
                      <w:u w:val="single"/>
                    </w:rPr>
                    <w:t xml:space="preserve">От__                </w:t>
                  </w:r>
                  <w:r>
                    <w:rPr>
                      <w:rFonts w:ascii="Times New Roman" w:hAnsi="Times New Roman"/>
                      <w:b/>
                      <w:u w:val="single"/>
                    </w:rPr>
                    <w:t xml:space="preserve">         № __  _ ________</w:t>
                  </w:r>
                </w:p>
                <w:p w:rsidR="00F34A92" w:rsidRDefault="00F34A92" w:rsidP="009749B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u w:val="single"/>
                    </w:rPr>
                  </w:pPr>
                  <w:r>
                    <w:rPr>
                      <w:rFonts w:ascii="Times New Roman" w:hAnsi="Times New Roman"/>
                      <w:b/>
                      <w:u w:val="single"/>
                    </w:rPr>
                    <w:t>На №__________от_______________</w:t>
                  </w:r>
                </w:p>
              </w:txbxContent>
            </v:textbox>
          </v:shape>
        </w:pict>
      </w:r>
    </w:p>
    <w:p w:rsidR="00F34A92" w:rsidRDefault="00F34A92" w:rsidP="009749B6"/>
    <w:p w:rsidR="00F34A92" w:rsidRDefault="00F34A92" w:rsidP="009749B6">
      <w:r>
        <w:rPr>
          <w:noProof/>
        </w:rPr>
        <w:pict>
          <v:shape id="_x0000_s1027" type="#_x0000_t202" style="position:absolute;margin-left:237.45pt;margin-top:1.15pt;width:238.05pt;height:125.25pt;z-index:251659264" strokecolor="white">
            <v:textbox>
              <w:txbxContent>
                <w:p w:rsidR="00F34A92" w:rsidRDefault="00F34A92" w:rsidP="00EE5E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Председателю </w:t>
                  </w:r>
                </w:p>
                <w:p w:rsidR="00F34A92" w:rsidRDefault="00F34A92" w:rsidP="00EE5E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Совета депутатов муниципального образования «Балезинский район»</w:t>
                  </w:r>
                </w:p>
                <w:p w:rsidR="00F34A92" w:rsidRDefault="00F34A92" w:rsidP="00EE5E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F34A92" w:rsidRPr="003C2C82" w:rsidRDefault="00F34A92" w:rsidP="00EE5E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Н.В. Бабинцеву</w:t>
                  </w:r>
                </w:p>
                <w:p w:rsidR="00F34A92" w:rsidRPr="00EE5E54" w:rsidRDefault="00F34A92" w:rsidP="00EE5E54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F34A92" w:rsidRDefault="00F34A92" w:rsidP="009749B6"/>
    <w:p w:rsidR="00F34A92" w:rsidRDefault="00F34A92" w:rsidP="009749B6"/>
    <w:p w:rsidR="00F34A92" w:rsidRDefault="00F34A92" w:rsidP="009749B6"/>
    <w:p w:rsidR="00F34A92" w:rsidRDefault="00F34A92" w:rsidP="009749B6"/>
    <w:p w:rsidR="00F34A92" w:rsidRDefault="00F34A92" w:rsidP="009749B6"/>
    <w:p w:rsidR="00F34A92" w:rsidRDefault="00F34A92" w:rsidP="009749B6"/>
    <w:p w:rsidR="00F34A92" w:rsidRDefault="00F34A92" w:rsidP="009749B6"/>
    <w:p w:rsidR="00F34A92" w:rsidRDefault="00F34A92" w:rsidP="00EE5E54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муниципального образования «Балезинский район» просит рассмотреть на ближайшей сессии Совета депутатов</w:t>
      </w:r>
      <w:r w:rsidRPr="001958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 «Балезинский район» следующие вопросы:</w:t>
      </w:r>
    </w:p>
    <w:p w:rsidR="00F34A92" w:rsidRPr="00D132C2" w:rsidRDefault="00F34A92" w:rsidP="00D132C2">
      <w:pPr>
        <w:pStyle w:val="BodyText"/>
        <w:numPr>
          <w:ilvl w:val="0"/>
          <w:numId w:val="8"/>
        </w:numPr>
        <w:suppressAutoHyphens/>
        <w:ind w:right="-2"/>
        <w:jc w:val="both"/>
        <w:rPr>
          <w:rFonts w:ascii="Times New Roman" w:hAnsi="Times New Roman"/>
          <w:sz w:val="28"/>
          <w:szCs w:val="28"/>
        </w:rPr>
      </w:pPr>
      <w:r w:rsidRPr="00D132C2">
        <w:rPr>
          <w:rFonts w:ascii="Times New Roman" w:hAnsi="Times New Roman"/>
          <w:sz w:val="28"/>
          <w:szCs w:val="28"/>
        </w:rPr>
        <w:t>О передаче движимого имущества в собственность муниципальных образований Балезинского района Удмуртской Республики;</w:t>
      </w:r>
    </w:p>
    <w:p w:rsidR="00F34A92" w:rsidRDefault="00F34A92" w:rsidP="00A7020A">
      <w:pPr>
        <w:numPr>
          <w:ilvl w:val="0"/>
          <w:numId w:val="8"/>
        </w:numPr>
        <w:ind w:right="-1"/>
        <w:jc w:val="both"/>
        <w:rPr>
          <w:rFonts w:ascii="Times New Roman" w:hAnsi="Times New Roman"/>
          <w:sz w:val="28"/>
          <w:szCs w:val="28"/>
        </w:rPr>
      </w:pPr>
      <w:r w:rsidRPr="00A7020A">
        <w:rPr>
          <w:rFonts w:ascii="Times New Roman" w:hAnsi="Times New Roman"/>
          <w:sz w:val="28"/>
          <w:szCs w:val="28"/>
        </w:rPr>
        <w:t>О безвозмездной передаче из собственности муниципального образования «Б</w:t>
      </w:r>
      <w:r w:rsidRPr="00A7020A">
        <w:rPr>
          <w:rFonts w:ascii="Times New Roman" w:hAnsi="Times New Roman"/>
          <w:sz w:val="28"/>
          <w:szCs w:val="28"/>
        </w:rPr>
        <w:t>а</w:t>
      </w:r>
      <w:r w:rsidRPr="00A7020A">
        <w:rPr>
          <w:rFonts w:ascii="Times New Roman" w:hAnsi="Times New Roman"/>
          <w:sz w:val="28"/>
          <w:szCs w:val="28"/>
        </w:rPr>
        <w:t>лезинский район» в собственность муниципального образования «Большев</w:t>
      </w:r>
      <w:r w:rsidRPr="00A7020A">
        <w:rPr>
          <w:rFonts w:ascii="Times New Roman" w:hAnsi="Times New Roman"/>
          <w:sz w:val="28"/>
          <w:szCs w:val="28"/>
        </w:rPr>
        <w:t>а</w:t>
      </w:r>
      <w:r w:rsidRPr="00A7020A">
        <w:rPr>
          <w:rFonts w:ascii="Times New Roman" w:hAnsi="Times New Roman"/>
          <w:sz w:val="28"/>
          <w:szCs w:val="28"/>
        </w:rPr>
        <w:t>рыжское» объекта недвижимого имущества, находящегося по адресу: Удмур</w:t>
      </w:r>
      <w:r w:rsidRPr="00A7020A">
        <w:rPr>
          <w:rFonts w:ascii="Times New Roman" w:hAnsi="Times New Roman"/>
          <w:sz w:val="28"/>
          <w:szCs w:val="28"/>
        </w:rPr>
        <w:t>т</w:t>
      </w:r>
      <w:r w:rsidRPr="00A7020A">
        <w:rPr>
          <w:rFonts w:ascii="Times New Roman" w:hAnsi="Times New Roman"/>
          <w:sz w:val="28"/>
          <w:szCs w:val="28"/>
        </w:rPr>
        <w:t>ская Республика, Балезинский район, д. Большой Варыж, ул. Центральная, д. 19-1</w:t>
      </w:r>
      <w:r>
        <w:rPr>
          <w:rFonts w:ascii="Times New Roman" w:hAnsi="Times New Roman"/>
          <w:sz w:val="28"/>
          <w:szCs w:val="28"/>
        </w:rPr>
        <w:t>;</w:t>
      </w:r>
    </w:p>
    <w:p w:rsidR="00F34A92" w:rsidRPr="00D03EBC" w:rsidRDefault="00F34A92" w:rsidP="00D03EBC">
      <w:pPr>
        <w:numPr>
          <w:ilvl w:val="0"/>
          <w:numId w:val="8"/>
        </w:numPr>
        <w:ind w:right="-1"/>
        <w:jc w:val="both"/>
        <w:rPr>
          <w:rFonts w:ascii="Times New Roman" w:hAnsi="Times New Roman"/>
          <w:sz w:val="28"/>
          <w:szCs w:val="28"/>
        </w:rPr>
      </w:pPr>
      <w:r w:rsidRPr="00D03EBC">
        <w:rPr>
          <w:rFonts w:ascii="Times New Roman" w:hAnsi="Times New Roman"/>
          <w:sz w:val="28"/>
          <w:szCs w:val="28"/>
        </w:rPr>
        <w:t xml:space="preserve">О безвозмездной передаче </w:t>
      </w:r>
      <w:r w:rsidRPr="00D03EBC">
        <w:rPr>
          <w:rFonts w:ascii="Times New Roman" w:hAnsi="Times New Roman"/>
          <w:sz w:val="28"/>
        </w:rPr>
        <w:t>движимого имущества</w:t>
      </w:r>
      <w:r w:rsidRPr="00D03EBC">
        <w:rPr>
          <w:rFonts w:ascii="Times New Roman" w:hAnsi="Times New Roman"/>
          <w:sz w:val="28"/>
          <w:szCs w:val="28"/>
        </w:rPr>
        <w:t xml:space="preserve"> из собственности муниц</w:t>
      </w:r>
      <w:r w:rsidRPr="00D03EBC">
        <w:rPr>
          <w:rFonts w:ascii="Times New Roman" w:hAnsi="Times New Roman"/>
          <w:sz w:val="28"/>
          <w:szCs w:val="28"/>
        </w:rPr>
        <w:t>и</w:t>
      </w:r>
      <w:r w:rsidRPr="00D03EBC">
        <w:rPr>
          <w:rFonts w:ascii="Times New Roman" w:hAnsi="Times New Roman"/>
          <w:sz w:val="28"/>
          <w:szCs w:val="28"/>
        </w:rPr>
        <w:t>пального образования «Балезинский район» в собственность Удмуртской Ре</w:t>
      </w:r>
      <w:r w:rsidRPr="00D03EBC">
        <w:rPr>
          <w:rFonts w:ascii="Times New Roman" w:hAnsi="Times New Roman"/>
          <w:sz w:val="28"/>
          <w:szCs w:val="28"/>
        </w:rPr>
        <w:t>с</w:t>
      </w:r>
      <w:r w:rsidRPr="00D03EBC">
        <w:rPr>
          <w:rFonts w:ascii="Times New Roman" w:hAnsi="Times New Roman"/>
          <w:sz w:val="28"/>
          <w:szCs w:val="28"/>
        </w:rPr>
        <w:t>публики</w:t>
      </w:r>
      <w:r>
        <w:rPr>
          <w:rFonts w:ascii="Times New Roman" w:hAnsi="Times New Roman"/>
          <w:sz w:val="28"/>
          <w:szCs w:val="28"/>
        </w:rPr>
        <w:t>.</w:t>
      </w:r>
    </w:p>
    <w:p w:rsidR="00F34A92" w:rsidRDefault="00F34A92" w:rsidP="00B1431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34A92" w:rsidRDefault="00F34A92" w:rsidP="00B1431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34A92" w:rsidRDefault="00F34A92" w:rsidP="00B1431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муниципального образования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</w:t>
      </w:r>
      <w:r>
        <w:rPr>
          <w:rFonts w:ascii="Times New Roman" w:hAnsi="Times New Roman"/>
          <w:sz w:val="28"/>
          <w:szCs w:val="28"/>
        </w:rPr>
        <w:tab/>
        <w:t>Ю.В. Новойдарский</w:t>
      </w:r>
    </w:p>
    <w:p w:rsidR="00F34A92" w:rsidRDefault="00F34A92" w:rsidP="00B1431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34A92" w:rsidRDefault="00F34A92" w:rsidP="00B1431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34A92" w:rsidRDefault="00F34A92" w:rsidP="00B1431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34A92" w:rsidRDefault="00F34A92" w:rsidP="00B1431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34A92" w:rsidRDefault="00F34A92" w:rsidP="00B1431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34A92" w:rsidRDefault="00F34A92" w:rsidP="00B1431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34A92" w:rsidRPr="00920577" w:rsidRDefault="00F34A92" w:rsidP="00920577">
      <w:pPr>
        <w:spacing w:after="0"/>
        <w:rPr>
          <w:rFonts w:ascii="Times New Roman" w:hAnsi="Times New Roman"/>
          <w:sz w:val="20"/>
          <w:szCs w:val="20"/>
        </w:rPr>
      </w:pPr>
      <w:r w:rsidRPr="00920577">
        <w:rPr>
          <w:rFonts w:ascii="Times New Roman" w:hAnsi="Times New Roman"/>
          <w:sz w:val="20"/>
          <w:szCs w:val="20"/>
        </w:rPr>
        <w:t>тел. 8(34166)5-15-26</w:t>
      </w:r>
    </w:p>
    <w:p w:rsidR="00F34A92" w:rsidRPr="00920577" w:rsidRDefault="00F34A92" w:rsidP="00920577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</w:t>
      </w:r>
      <w:r w:rsidRPr="00920577">
        <w:rPr>
          <w:rFonts w:ascii="Times New Roman" w:hAnsi="Times New Roman"/>
          <w:sz w:val="20"/>
          <w:szCs w:val="20"/>
        </w:rPr>
        <w:t xml:space="preserve">сп. </w:t>
      </w:r>
      <w:r>
        <w:rPr>
          <w:rFonts w:ascii="Times New Roman" w:hAnsi="Times New Roman"/>
          <w:sz w:val="20"/>
          <w:szCs w:val="20"/>
        </w:rPr>
        <w:t>Смирнов А.Н.</w:t>
      </w:r>
    </w:p>
    <w:p w:rsidR="00F34A92" w:rsidRPr="00920577" w:rsidRDefault="00F34A92" w:rsidP="00920577">
      <w:pPr>
        <w:spacing w:after="0"/>
        <w:rPr>
          <w:rFonts w:ascii="Times New Roman" w:hAnsi="Times New Roman"/>
        </w:rPr>
      </w:pPr>
    </w:p>
    <w:sectPr w:rsidR="00F34A92" w:rsidRPr="00920577" w:rsidSect="00920577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A92" w:rsidRDefault="00F34A92" w:rsidP="00675836">
      <w:pPr>
        <w:spacing w:after="0" w:line="240" w:lineRule="auto"/>
      </w:pPr>
      <w:r>
        <w:separator/>
      </w:r>
    </w:p>
  </w:endnote>
  <w:endnote w:type="continuationSeparator" w:id="0">
    <w:p w:rsidR="00F34A92" w:rsidRDefault="00F34A92" w:rsidP="00675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A92" w:rsidRDefault="00F34A92" w:rsidP="00675836">
      <w:pPr>
        <w:spacing w:after="0" w:line="240" w:lineRule="auto"/>
      </w:pPr>
      <w:r>
        <w:separator/>
      </w:r>
    </w:p>
  </w:footnote>
  <w:footnote w:type="continuationSeparator" w:id="0">
    <w:p w:rsidR="00F34A92" w:rsidRDefault="00F34A92" w:rsidP="006758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852E1"/>
    <w:multiLevelType w:val="hybridMultilevel"/>
    <w:tmpl w:val="D930874C"/>
    <w:lvl w:ilvl="0" w:tplc="E2A8DC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EC74272"/>
    <w:multiLevelType w:val="hybridMultilevel"/>
    <w:tmpl w:val="8DDEF398"/>
    <w:lvl w:ilvl="0" w:tplc="AE6A9496">
      <w:start w:val="1"/>
      <w:numFmt w:val="bullet"/>
      <w:lvlText w:val=""/>
      <w:lvlJc w:val="left"/>
      <w:pPr>
        <w:tabs>
          <w:tab w:val="num" w:pos="1137"/>
        </w:tabs>
        <w:ind w:left="1137" w:hanging="283"/>
      </w:pPr>
      <w:rPr>
        <w:rFonts w:ascii="Symbol" w:hAnsi="Symbol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2">
    <w:nsid w:val="31B52FBC"/>
    <w:multiLevelType w:val="hybridMultilevel"/>
    <w:tmpl w:val="1E8C651E"/>
    <w:lvl w:ilvl="0" w:tplc="BC909402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C6F2C62"/>
    <w:multiLevelType w:val="hybridMultilevel"/>
    <w:tmpl w:val="8688A596"/>
    <w:lvl w:ilvl="0" w:tplc="B2B68250">
      <w:start w:val="1"/>
      <w:numFmt w:val="decimal"/>
      <w:lvlText w:val="%1."/>
      <w:lvlJc w:val="left"/>
      <w:pPr>
        <w:tabs>
          <w:tab w:val="num" w:pos="357"/>
        </w:tabs>
        <w:ind w:left="56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5E06C29"/>
    <w:multiLevelType w:val="hybridMultilevel"/>
    <w:tmpl w:val="4F668F14"/>
    <w:lvl w:ilvl="0" w:tplc="5972BB66">
      <w:start w:val="1"/>
      <w:numFmt w:val="bullet"/>
      <w:lvlText w:val=""/>
      <w:lvlJc w:val="left"/>
      <w:pPr>
        <w:tabs>
          <w:tab w:val="num" w:pos="567"/>
        </w:tabs>
        <w:ind w:left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61960A8E"/>
    <w:multiLevelType w:val="hybridMultilevel"/>
    <w:tmpl w:val="3CA861C6"/>
    <w:lvl w:ilvl="0" w:tplc="77CC4B32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64E01EB3"/>
    <w:multiLevelType w:val="multilevel"/>
    <w:tmpl w:val="4F668F14"/>
    <w:lvl w:ilvl="0">
      <w:start w:val="1"/>
      <w:numFmt w:val="bullet"/>
      <w:lvlText w:val=""/>
      <w:lvlJc w:val="left"/>
      <w:pPr>
        <w:tabs>
          <w:tab w:val="num" w:pos="567"/>
        </w:tabs>
        <w:ind w:left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73C34A2C"/>
    <w:multiLevelType w:val="multilevel"/>
    <w:tmpl w:val="3CA861C6"/>
    <w:lvl w:ilvl="0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787F7EB8"/>
    <w:multiLevelType w:val="hybridMultilevel"/>
    <w:tmpl w:val="342276A0"/>
    <w:lvl w:ilvl="0" w:tplc="6C8250DE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6"/>
  </w:num>
  <w:num w:numId="5">
    <w:abstractNumId w:val="8"/>
  </w:num>
  <w:num w:numId="6">
    <w:abstractNumId w:val="3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49B6"/>
    <w:rsid w:val="00032CD5"/>
    <w:rsid w:val="00066312"/>
    <w:rsid w:val="00094C79"/>
    <w:rsid w:val="000A09C5"/>
    <w:rsid w:val="00135305"/>
    <w:rsid w:val="001431F0"/>
    <w:rsid w:val="0019583A"/>
    <w:rsid w:val="001A3E03"/>
    <w:rsid w:val="001D36F7"/>
    <w:rsid w:val="001E415A"/>
    <w:rsid w:val="001F3BA7"/>
    <w:rsid w:val="002D133D"/>
    <w:rsid w:val="0034434F"/>
    <w:rsid w:val="003C2C82"/>
    <w:rsid w:val="003D7A3C"/>
    <w:rsid w:val="004217C8"/>
    <w:rsid w:val="00455F06"/>
    <w:rsid w:val="00497D10"/>
    <w:rsid w:val="00570B2F"/>
    <w:rsid w:val="005B1E89"/>
    <w:rsid w:val="00675836"/>
    <w:rsid w:val="00692CB7"/>
    <w:rsid w:val="00713049"/>
    <w:rsid w:val="007269C5"/>
    <w:rsid w:val="007C03BD"/>
    <w:rsid w:val="00853615"/>
    <w:rsid w:val="008737AE"/>
    <w:rsid w:val="00891546"/>
    <w:rsid w:val="008B7A0B"/>
    <w:rsid w:val="008D3DE1"/>
    <w:rsid w:val="00920577"/>
    <w:rsid w:val="009749B6"/>
    <w:rsid w:val="00977A7E"/>
    <w:rsid w:val="009E7DE9"/>
    <w:rsid w:val="00A11FDB"/>
    <w:rsid w:val="00A438F9"/>
    <w:rsid w:val="00A7020A"/>
    <w:rsid w:val="00AC5137"/>
    <w:rsid w:val="00B1431E"/>
    <w:rsid w:val="00B52381"/>
    <w:rsid w:val="00B65EC2"/>
    <w:rsid w:val="00BC64C1"/>
    <w:rsid w:val="00C766D2"/>
    <w:rsid w:val="00CD7F8D"/>
    <w:rsid w:val="00CF48D1"/>
    <w:rsid w:val="00D03EBC"/>
    <w:rsid w:val="00D132C2"/>
    <w:rsid w:val="00D214B7"/>
    <w:rsid w:val="00D96156"/>
    <w:rsid w:val="00E94768"/>
    <w:rsid w:val="00EA2D4B"/>
    <w:rsid w:val="00ED5CD0"/>
    <w:rsid w:val="00EE5AC5"/>
    <w:rsid w:val="00EE5E54"/>
    <w:rsid w:val="00F260BA"/>
    <w:rsid w:val="00F34A92"/>
    <w:rsid w:val="00F37E11"/>
    <w:rsid w:val="00F619F2"/>
    <w:rsid w:val="00F73148"/>
    <w:rsid w:val="00FB6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2D4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9749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749B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749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749B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6758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75836"/>
    <w:rPr>
      <w:rFonts w:cs="Times New Roman"/>
    </w:rPr>
  </w:style>
  <w:style w:type="paragraph" w:styleId="BodyText">
    <w:name w:val="Body Text"/>
    <w:basedOn w:val="Normal"/>
    <w:link w:val="BodyTextChar"/>
    <w:uiPriority w:val="99"/>
    <w:semiHidden/>
    <w:rsid w:val="00570B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70B2F"/>
    <w:rPr>
      <w:rFonts w:cs="Times New Roman"/>
    </w:rPr>
  </w:style>
  <w:style w:type="table" w:styleId="TableGrid">
    <w:name w:val="Table Grid"/>
    <w:basedOn w:val="TableNormal"/>
    <w:uiPriority w:val="99"/>
    <w:locked/>
    <w:rsid w:val="00B1431E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A7020A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49</TotalTime>
  <Pages>1</Pages>
  <Words>128</Words>
  <Characters>735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COMP4</cp:lastModifiedBy>
  <cp:revision>16</cp:revision>
  <cp:lastPrinted>2020-06-08T10:00:00Z</cp:lastPrinted>
  <dcterms:created xsi:type="dcterms:W3CDTF">2015-03-18T07:36:00Z</dcterms:created>
  <dcterms:modified xsi:type="dcterms:W3CDTF">2020-06-08T10:00:00Z</dcterms:modified>
</cp:coreProperties>
</file>